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A7A4E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4F2D283" w14:textId="7AEC9338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the Order of Friars Minor of York.</w:t>
      </w:r>
    </w:p>
    <w:p w14:paraId="4282ACB4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84950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914652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6E43A3D5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33F11FBC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445B44CA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ADCE2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8D2B3" w14:textId="77777777" w:rsidR="00454659" w:rsidRDefault="00454659" w:rsidP="00454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09F9E823" w14:textId="29A7D59A" w:rsidR="00BA00AB" w:rsidRPr="0045465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546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50256" w14:textId="77777777" w:rsidR="00454659" w:rsidRDefault="00454659" w:rsidP="009139A6">
      <w:r>
        <w:separator/>
      </w:r>
    </w:p>
  </w:endnote>
  <w:endnote w:type="continuationSeparator" w:id="0">
    <w:p w14:paraId="21FC23C3" w14:textId="77777777" w:rsidR="00454659" w:rsidRDefault="004546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83C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2F1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5AC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B4820" w14:textId="77777777" w:rsidR="00454659" w:rsidRDefault="00454659" w:rsidP="009139A6">
      <w:r>
        <w:separator/>
      </w:r>
    </w:p>
  </w:footnote>
  <w:footnote w:type="continuationSeparator" w:id="0">
    <w:p w14:paraId="44935A03" w14:textId="77777777" w:rsidR="00454659" w:rsidRDefault="004546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BAB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57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B35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59"/>
    <w:rsid w:val="000666E0"/>
    <w:rsid w:val="002510B7"/>
    <w:rsid w:val="0045465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EA7E1"/>
  <w15:chartTrackingRefBased/>
  <w15:docId w15:val="{E00B0C69-3A1C-4379-AA11-B0066A6B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2021-04-09T15:46:00Z</dcterms:created>
  <dcterms:modified xsi:type="dcterms:W3CDTF">2021-04-09T15:50:00Z</dcterms:modified>
</cp:coreProperties>
</file>